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3D5C" w:rsidRDefault="00EC2138" w:rsidP="00434397">
      <w:pPr>
        <w:jc w:val="both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6197AD1" wp14:editId="6C01690C">
            <wp:extent cx="6480779" cy="4270608"/>
            <wp:effectExtent l="0" t="0" r="0" b="0"/>
            <wp:docPr id="2" name="Immagine 2" descr="Risultati immagini per I fratelli di Ges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isultati immagini per I fratelli di Gesù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443" cy="4275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1FDB" w:rsidRDefault="00381FDB" w:rsidP="00434397">
      <w:pPr>
        <w:jc w:val="both"/>
        <w:rPr>
          <w:rFonts w:ascii="Arial" w:hAnsi="Arial" w:cs="Arial"/>
        </w:rPr>
      </w:pPr>
    </w:p>
    <w:p w:rsidR="00326E0C" w:rsidRPr="005E4A88" w:rsidRDefault="005E4A88" w:rsidP="005E4A88">
      <w:pPr>
        <w:jc w:val="center"/>
        <w:rPr>
          <w:rFonts w:ascii="Arial Black" w:hAnsi="Arial Black" w:cs="Arial"/>
          <w:spacing w:val="6"/>
          <w:sz w:val="44"/>
          <w:szCs w:val="44"/>
        </w:rPr>
      </w:pPr>
      <w:r w:rsidRPr="005E4A88">
        <w:rPr>
          <w:rFonts w:ascii="Arial Black" w:hAnsi="Arial Black" w:cs="Arial"/>
          <w:spacing w:val="6"/>
          <w:sz w:val="44"/>
          <w:szCs w:val="44"/>
        </w:rPr>
        <w:t>I FRATELLI DI GESU’ E LA SUA FAMIGLIA</w:t>
      </w:r>
    </w:p>
    <w:p w:rsidR="00EC2138" w:rsidRPr="003A0210" w:rsidRDefault="00EC2138" w:rsidP="003A0210">
      <w:pPr>
        <w:jc w:val="both"/>
        <w:rPr>
          <w:rFonts w:ascii="Arial" w:hAnsi="Arial" w:cs="Arial"/>
        </w:rPr>
      </w:pPr>
    </w:p>
    <w:p w:rsidR="003A0210" w:rsidRDefault="00DC17C5" w:rsidP="003A0210">
      <w:pPr>
        <w:jc w:val="both"/>
        <w:rPr>
          <w:rFonts w:ascii="Arial" w:hAnsi="Arial" w:cs="Arial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B364486" wp14:editId="4BEFC1B0">
                <wp:simplePos x="0" y="0"/>
                <wp:positionH relativeFrom="column">
                  <wp:posOffset>815772</wp:posOffset>
                </wp:positionH>
                <wp:positionV relativeFrom="paragraph">
                  <wp:posOffset>1818132</wp:posOffset>
                </wp:positionV>
                <wp:extent cx="1126439" cy="0"/>
                <wp:effectExtent l="0" t="19050" r="36195" b="19050"/>
                <wp:wrapNone/>
                <wp:docPr id="9" name="Connettore dirit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26439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C3EF71" id="Connettore diritto 9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.25pt,143.15pt" to="152.95pt,14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" strokecolor="red" strokeweight="3pt">
                <v:stroke dashstyle="3 1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808787</wp:posOffset>
                </wp:positionH>
                <wp:positionV relativeFrom="paragraph">
                  <wp:posOffset>1810817</wp:posOffset>
                </wp:positionV>
                <wp:extent cx="7315" cy="416966"/>
                <wp:effectExtent l="19050" t="19050" r="31115" b="21590"/>
                <wp:wrapNone/>
                <wp:docPr id="5" name="Connettore dirit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15" cy="416966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247085" id="Connettore diritto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7pt,142.6pt" to="64.3pt,17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" strokecolor="red" strokeweight="3pt">
                <v:stroke dashstyle="3 1" joinstyle="miter"/>
              </v:line>
            </w:pict>
          </mc:Fallback>
        </mc:AlternateContent>
      </w:r>
      <w:r w:rsidR="00381FDB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1108710</wp:posOffset>
                </wp:positionH>
                <wp:positionV relativeFrom="paragraph">
                  <wp:posOffset>76200</wp:posOffset>
                </wp:positionV>
                <wp:extent cx="1080000" cy="571500"/>
                <wp:effectExtent l="19050" t="19050" r="44450" b="38100"/>
                <wp:wrapNone/>
                <wp:docPr id="8" name="Casella di tes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0000" cy="571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71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:rsidR="00381FDB" w:rsidRPr="00381FDB" w:rsidRDefault="00381FDB" w:rsidP="00381FDB">
                            <w:pPr>
                              <w:spacing w:line="220" w:lineRule="exact"/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proofErr w:type="spellStart"/>
                            <w:r w:rsidRPr="00381FDB">
                              <w:rPr>
                                <w:rFonts w:ascii="Arial" w:hAnsi="Arial" w:cs="Arial"/>
                                <w:b/>
                              </w:rPr>
                              <w:t>Giov</w:t>
                            </w:r>
                            <w:proofErr w:type="spellEnd"/>
                            <w:r w:rsidRPr="00381FDB">
                              <w:rPr>
                                <w:rFonts w:ascii="Arial" w:hAnsi="Arial" w:cs="Arial"/>
                                <w:b/>
                              </w:rPr>
                              <w:t xml:space="preserve"> 1.1,14</w:t>
                            </w:r>
                          </w:p>
                          <w:p w:rsidR="00381FDB" w:rsidRPr="00381FDB" w:rsidRDefault="00381FDB" w:rsidP="00381FDB">
                            <w:pPr>
                              <w:spacing w:line="240" w:lineRule="exact"/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proofErr w:type="spellStart"/>
                            <w:r w:rsidRPr="00381FDB">
                              <w:rPr>
                                <w:rFonts w:ascii="Arial" w:hAnsi="Arial" w:cs="Arial"/>
                                <w:b/>
                              </w:rPr>
                              <w:t>Mat</w:t>
                            </w:r>
                            <w:proofErr w:type="spellEnd"/>
                            <w:r w:rsidRPr="00381FDB">
                              <w:rPr>
                                <w:rFonts w:ascii="Arial" w:hAnsi="Arial" w:cs="Arial"/>
                                <w:b/>
                              </w:rPr>
                              <w:t xml:space="preserve"> 17:5</w:t>
                            </w:r>
                          </w:p>
                          <w:p w:rsidR="00381FDB" w:rsidRPr="00381FDB" w:rsidRDefault="00381FDB" w:rsidP="00381FDB">
                            <w:pPr>
                              <w:spacing w:line="240" w:lineRule="exact"/>
                              <w:jc w:val="center"/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381FDB">
                              <w:rPr>
                                <w:rFonts w:ascii="Arial" w:hAnsi="Arial" w:cs="Arial"/>
                                <w:b/>
                              </w:rPr>
                              <w:t>Rom 1.4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8" o:spid="_x0000_s1026" type="#_x0000_t202" style="position:absolute;left:0;text-align:left;margin-left:87.3pt;margin-top:6pt;width:85.05pt;height: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" fillcolor="white [3201]" strokecolor="red" strokeweight="4.5pt">
                <v:textbox>
                  <w:txbxContent>
                    <w:p w:rsidR="00381FDB" w:rsidRPr="00381FDB" w:rsidRDefault="00381FDB" w:rsidP="00381FDB">
                      <w:pPr>
                        <w:spacing w:line="220" w:lineRule="exact"/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proofErr w:type="spellStart"/>
                      <w:r w:rsidRPr="00381FDB">
                        <w:rPr>
                          <w:rFonts w:ascii="Arial" w:hAnsi="Arial" w:cs="Arial"/>
                          <w:b/>
                        </w:rPr>
                        <w:t>Giov</w:t>
                      </w:r>
                      <w:proofErr w:type="spellEnd"/>
                      <w:r w:rsidRPr="00381FDB">
                        <w:rPr>
                          <w:rFonts w:ascii="Arial" w:hAnsi="Arial" w:cs="Arial"/>
                          <w:b/>
                        </w:rPr>
                        <w:t xml:space="preserve"> 1.1,14</w:t>
                      </w:r>
                    </w:p>
                    <w:p w:rsidR="00381FDB" w:rsidRPr="00381FDB" w:rsidRDefault="00381FDB" w:rsidP="00381FDB">
                      <w:pPr>
                        <w:spacing w:line="240" w:lineRule="exact"/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proofErr w:type="spellStart"/>
                      <w:r w:rsidRPr="00381FDB">
                        <w:rPr>
                          <w:rFonts w:ascii="Arial" w:hAnsi="Arial" w:cs="Arial"/>
                          <w:b/>
                        </w:rPr>
                        <w:t>Mat</w:t>
                      </w:r>
                      <w:proofErr w:type="spellEnd"/>
                      <w:r w:rsidRPr="00381FDB">
                        <w:rPr>
                          <w:rFonts w:ascii="Arial" w:hAnsi="Arial" w:cs="Arial"/>
                          <w:b/>
                        </w:rPr>
                        <w:t xml:space="preserve"> 17:5</w:t>
                      </w:r>
                    </w:p>
                    <w:p w:rsidR="00381FDB" w:rsidRPr="00381FDB" w:rsidRDefault="00381FDB" w:rsidP="00381FDB">
                      <w:pPr>
                        <w:spacing w:line="240" w:lineRule="exact"/>
                        <w:jc w:val="center"/>
                        <w:rPr>
                          <w:rFonts w:ascii="Arial" w:hAnsi="Arial" w:cs="Arial"/>
                          <w:b/>
                        </w:rPr>
                      </w:pPr>
                      <w:r w:rsidRPr="00381FDB">
                        <w:rPr>
                          <w:rFonts w:ascii="Arial" w:hAnsi="Arial" w:cs="Arial"/>
                          <w:b/>
                        </w:rPr>
                        <w:t>Rom 1.4</w:t>
                      </w:r>
                    </w:p>
                  </w:txbxContent>
                </v:textbox>
              </v:shape>
            </w:pict>
          </mc:Fallback>
        </mc:AlternateContent>
      </w:r>
      <w:r w:rsidR="00CF3A6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803909</wp:posOffset>
                </wp:positionH>
                <wp:positionV relativeFrom="paragraph">
                  <wp:posOffset>276225</wp:posOffset>
                </wp:positionV>
                <wp:extent cx="981075" cy="1971675"/>
                <wp:effectExtent l="38100" t="57150" r="66675" b="0"/>
                <wp:wrapNone/>
                <wp:docPr id="7" name="Connettore dirit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81075" cy="1971675"/>
                        </a:xfrm>
                        <a:prstGeom prst="line">
                          <a:avLst/>
                        </a:prstGeom>
                        <a:ln w="104775" cap="rnd">
                          <a:solidFill>
                            <a:srgbClr val="FF0000"/>
                          </a:solidFill>
                          <a:prstDash val="sysDot"/>
                          <a:round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FBDFA5" id="Connettore diritto 7" o:spid="_x0000_s1026" style="position:absolute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.3pt,21.75pt" to="140.55pt,17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" strokecolor="red" strokeweight="8.25pt">
                <v:stroke dashstyle="1 1" endcap="round"/>
              </v:line>
            </w:pict>
          </mc:Fallback>
        </mc:AlternateContent>
      </w:r>
      <w:r w:rsidR="00CF3A60">
        <w:rPr>
          <w:noProof/>
        </w:rPr>
        <mc:AlternateContent>
          <mc:Choice Requires="wps">
            <w:drawing>
              <wp:anchor distT="0" distB="0" distL="114300" distR="114300" simplePos="0" relativeHeight="251656189" behindDoc="0" locked="0" layoutInCell="1" allowOverlap="1">
                <wp:simplePos x="0" y="0"/>
                <wp:positionH relativeFrom="column">
                  <wp:posOffset>271144</wp:posOffset>
                </wp:positionH>
                <wp:positionV relativeFrom="paragraph">
                  <wp:posOffset>2219325</wp:posOffset>
                </wp:positionV>
                <wp:extent cx="1041412" cy="551146"/>
                <wp:effectExtent l="38100" t="1981200" r="387350" b="40005"/>
                <wp:wrapNone/>
                <wp:docPr id="6" name="Fumetto 4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92494">
                          <a:off x="0" y="0"/>
                          <a:ext cx="1041412" cy="551146"/>
                        </a:xfrm>
                        <a:prstGeom prst="cloudCallout">
                          <a:avLst>
                            <a:gd name="adj1" fmla="val 45133"/>
                            <a:gd name="adj2" fmla="val -420935"/>
                          </a:avLst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F3A60" w:rsidRDefault="00CF3A60" w:rsidP="00CF3A6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Fumetto 4 6" o:spid="_x0000_s1027" type="#_x0000_t106" style="position:absolute;left:0;text-align:left;margin-left:21.35pt;margin-top:174.75pt;width:82pt;height:43.4pt;rotation:647161fd;z-index:25165618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" adj="20549,-80122" filled="f" strokecolor="red" strokeweight="4.5pt">
                <v:stroke joinstyle="miter"/>
                <v:textbox>
                  <w:txbxContent>
                    <w:p w:rsidR="00CF3A60" w:rsidRDefault="00CF3A60" w:rsidP="00CF3A60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3A021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26D94D" wp14:editId="176B24F5">
                <wp:simplePos x="0" y="0"/>
                <wp:positionH relativeFrom="column">
                  <wp:posOffset>3089910</wp:posOffset>
                </wp:positionH>
                <wp:positionV relativeFrom="paragraph">
                  <wp:posOffset>1357630</wp:posOffset>
                </wp:positionV>
                <wp:extent cx="504000" cy="0"/>
                <wp:effectExtent l="0" t="19050" r="29845" b="19050"/>
                <wp:wrapNone/>
                <wp:docPr id="4" name="Connettore dirit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4000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C581738" id="Connettore diritto 4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3.3pt,106.9pt" to="283pt,10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" strokecolor="windowText" strokeweight="2.25pt">
                <v:stroke joinstyle="miter"/>
              </v:line>
            </w:pict>
          </mc:Fallback>
        </mc:AlternateContent>
      </w:r>
      <w:r w:rsidR="003A0210">
        <w:rPr>
          <w:noProof/>
        </w:rPr>
        <mc:AlternateContent>
          <mc:Choice Requires="wps">
            <w:drawing>
              <wp:anchor distT="0" distB="0" distL="114300" distR="114300" simplePos="0" relativeHeight="251657214" behindDoc="0" locked="0" layoutInCell="1" allowOverlap="1" wp14:anchorId="04759782" wp14:editId="2E421B29">
                <wp:simplePos x="0" y="0"/>
                <wp:positionH relativeFrom="column">
                  <wp:posOffset>775335</wp:posOffset>
                </wp:positionH>
                <wp:positionV relativeFrom="paragraph">
                  <wp:posOffset>281940</wp:posOffset>
                </wp:positionV>
                <wp:extent cx="1991196" cy="1143000"/>
                <wp:effectExtent l="19050" t="0" r="28575" b="38100"/>
                <wp:wrapNone/>
                <wp:docPr id="1" name="Figura a mano libera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1196" cy="1143000"/>
                        </a:xfrm>
                        <a:custGeom>
                          <a:avLst/>
                          <a:gdLst>
                            <a:gd name="connsiteX0" fmla="*/ 1981200 w 1991196"/>
                            <a:gd name="connsiteY0" fmla="*/ 657225 h 1143000"/>
                            <a:gd name="connsiteX1" fmla="*/ 1952625 w 1991196"/>
                            <a:gd name="connsiteY1" fmla="*/ 762000 h 1143000"/>
                            <a:gd name="connsiteX2" fmla="*/ 1924050 w 1991196"/>
                            <a:gd name="connsiteY2" fmla="*/ 819150 h 1143000"/>
                            <a:gd name="connsiteX3" fmla="*/ 1866900 w 1991196"/>
                            <a:gd name="connsiteY3" fmla="*/ 857250 h 1143000"/>
                            <a:gd name="connsiteX4" fmla="*/ 1809750 w 1991196"/>
                            <a:gd name="connsiteY4" fmla="*/ 876300 h 1143000"/>
                            <a:gd name="connsiteX5" fmla="*/ 1733550 w 1991196"/>
                            <a:gd name="connsiteY5" fmla="*/ 866775 h 1143000"/>
                            <a:gd name="connsiteX6" fmla="*/ 1676400 w 1991196"/>
                            <a:gd name="connsiteY6" fmla="*/ 847725 h 1143000"/>
                            <a:gd name="connsiteX7" fmla="*/ 1609725 w 1991196"/>
                            <a:gd name="connsiteY7" fmla="*/ 828675 h 1143000"/>
                            <a:gd name="connsiteX8" fmla="*/ 1581150 w 1991196"/>
                            <a:gd name="connsiteY8" fmla="*/ 819150 h 1143000"/>
                            <a:gd name="connsiteX9" fmla="*/ 1514475 w 1991196"/>
                            <a:gd name="connsiteY9" fmla="*/ 809625 h 1143000"/>
                            <a:gd name="connsiteX10" fmla="*/ 1466850 w 1991196"/>
                            <a:gd name="connsiteY10" fmla="*/ 800100 h 1143000"/>
                            <a:gd name="connsiteX11" fmla="*/ 1028700 w 1991196"/>
                            <a:gd name="connsiteY11" fmla="*/ 809625 h 1143000"/>
                            <a:gd name="connsiteX12" fmla="*/ 981075 w 1991196"/>
                            <a:gd name="connsiteY12" fmla="*/ 819150 h 1143000"/>
                            <a:gd name="connsiteX13" fmla="*/ 885825 w 1991196"/>
                            <a:gd name="connsiteY13" fmla="*/ 847725 h 1143000"/>
                            <a:gd name="connsiteX14" fmla="*/ 857250 w 1991196"/>
                            <a:gd name="connsiteY14" fmla="*/ 866775 h 1143000"/>
                            <a:gd name="connsiteX15" fmla="*/ 838200 w 1991196"/>
                            <a:gd name="connsiteY15" fmla="*/ 895350 h 1143000"/>
                            <a:gd name="connsiteX16" fmla="*/ 809625 w 1991196"/>
                            <a:gd name="connsiteY16" fmla="*/ 904875 h 1143000"/>
                            <a:gd name="connsiteX17" fmla="*/ 781050 w 1991196"/>
                            <a:gd name="connsiteY17" fmla="*/ 923925 h 1143000"/>
                            <a:gd name="connsiteX18" fmla="*/ 733425 w 1991196"/>
                            <a:gd name="connsiteY18" fmla="*/ 971550 h 1143000"/>
                            <a:gd name="connsiteX19" fmla="*/ 714375 w 1991196"/>
                            <a:gd name="connsiteY19" fmla="*/ 1000125 h 1143000"/>
                            <a:gd name="connsiteX20" fmla="*/ 685800 w 1991196"/>
                            <a:gd name="connsiteY20" fmla="*/ 1019175 h 1143000"/>
                            <a:gd name="connsiteX21" fmla="*/ 600075 w 1991196"/>
                            <a:gd name="connsiteY21" fmla="*/ 1085850 h 1143000"/>
                            <a:gd name="connsiteX22" fmla="*/ 514350 w 1991196"/>
                            <a:gd name="connsiteY22" fmla="*/ 1133475 h 1143000"/>
                            <a:gd name="connsiteX23" fmla="*/ 485775 w 1991196"/>
                            <a:gd name="connsiteY23" fmla="*/ 1143000 h 1143000"/>
                            <a:gd name="connsiteX24" fmla="*/ 352425 w 1991196"/>
                            <a:gd name="connsiteY24" fmla="*/ 1123950 h 1143000"/>
                            <a:gd name="connsiteX25" fmla="*/ 276225 w 1991196"/>
                            <a:gd name="connsiteY25" fmla="*/ 1104900 h 1143000"/>
                            <a:gd name="connsiteX26" fmla="*/ 190500 w 1991196"/>
                            <a:gd name="connsiteY26" fmla="*/ 1066800 h 1143000"/>
                            <a:gd name="connsiteX27" fmla="*/ 104775 w 1991196"/>
                            <a:gd name="connsiteY27" fmla="*/ 1028700 h 1143000"/>
                            <a:gd name="connsiteX28" fmla="*/ 85725 w 1991196"/>
                            <a:gd name="connsiteY28" fmla="*/ 1000125 h 1143000"/>
                            <a:gd name="connsiteX29" fmla="*/ 57150 w 1991196"/>
                            <a:gd name="connsiteY29" fmla="*/ 981075 h 1143000"/>
                            <a:gd name="connsiteX30" fmla="*/ 28575 w 1991196"/>
                            <a:gd name="connsiteY30" fmla="*/ 952500 h 1143000"/>
                            <a:gd name="connsiteX31" fmla="*/ 9525 w 1991196"/>
                            <a:gd name="connsiteY31" fmla="*/ 895350 h 1143000"/>
                            <a:gd name="connsiteX32" fmla="*/ 0 w 1991196"/>
                            <a:gd name="connsiteY32" fmla="*/ 866775 h 1143000"/>
                            <a:gd name="connsiteX33" fmla="*/ 9525 w 1991196"/>
                            <a:gd name="connsiteY33" fmla="*/ 657225 h 1143000"/>
                            <a:gd name="connsiteX34" fmla="*/ 19050 w 1991196"/>
                            <a:gd name="connsiteY34" fmla="*/ 628650 h 1143000"/>
                            <a:gd name="connsiteX35" fmla="*/ 38100 w 1991196"/>
                            <a:gd name="connsiteY35" fmla="*/ 552450 h 1143000"/>
                            <a:gd name="connsiteX36" fmla="*/ 76200 w 1991196"/>
                            <a:gd name="connsiteY36" fmla="*/ 476250 h 1143000"/>
                            <a:gd name="connsiteX37" fmla="*/ 123825 w 1991196"/>
                            <a:gd name="connsiteY37" fmla="*/ 371475 h 1143000"/>
                            <a:gd name="connsiteX38" fmla="*/ 152400 w 1991196"/>
                            <a:gd name="connsiteY38" fmla="*/ 333375 h 1143000"/>
                            <a:gd name="connsiteX39" fmla="*/ 190500 w 1991196"/>
                            <a:gd name="connsiteY39" fmla="*/ 276225 h 1143000"/>
                            <a:gd name="connsiteX40" fmla="*/ 219075 w 1991196"/>
                            <a:gd name="connsiteY40" fmla="*/ 247650 h 1143000"/>
                            <a:gd name="connsiteX41" fmla="*/ 285750 w 1991196"/>
                            <a:gd name="connsiteY41" fmla="*/ 200025 h 1143000"/>
                            <a:gd name="connsiteX42" fmla="*/ 323850 w 1991196"/>
                            <a:gd name="connsiteY42" fmla="*/ 180975 h 1143000"/>
                            <a:gd name="connsiteX43" fmla="*/ 352425 w 1991196"/>
                            <a:gd name="connsiteY43" fmla="*/ 152400 h 1143000"/>
                            <a:gd name="connsiteX44" fmla="*/ 419100 w 1991196"/>
                            <a:gd name="connsiteY44" fmla="*/ 114300 h 1143000"/>
                            <a:gd name="connsiteX45" fmla="*/ 457200 w 1991196"/>
                            <a:gd name="connsiteY45" fmla="*/ 104775 h 1143000"/>
                            <a:gd name="connsiteX46" fmla="*/ 523875 w 1991196"/>
                            <a:gd name="connsiteY46" fmla="*/ 76200 h 1143000"/>
                            <a:gd name="connsiteX47" fmla="*/ 552450 w 1991196"/>
                            <a:gd name="connsiteY47" fmla="*/ 57150 h 1143000"/>
                            <a:gd name="connsiteX48" fmla="*/ 600075 w 1991196"/>
                            <a:gd name="connsiteY48" fmla="*/ 47625 h 1143000"/>
                            <a:gd name="connsiteX49" fmla="*/ 666750 w 1991196"/>
                            <a:gd name="connsiteY49" fmla="*/ 28575 h 1143000"/>
                            <a:gd name="connsiteX50" fmla="*/ 704850 w 1991196"/>
                            <a:gd name="connsiteY50" fmla="*/ 19050 h 1143000"/>
                            <a:gd name="connsiteX51" fmla="*/ 762000 w 1991196"/>
                            <a:gd name="connsiteY51" fmla="*/ 0 h 1143000"/>
                            <a:gd name="connsiteX52" fmla="*/ 1028700 w 1991196"/>
                            <a:gd name="connsiteY52" fmla="*/ 9525 h 1143000"/>
                            <a:gd name="connsiteX53" fmla="*/ 1143000 w 1991196"/>
                            <a:gd name="connsiteY53" fmla="*/ 38100 h 1143000"/>
                            <a:gd name="connsiteX54" fmla="*/ 1190625 w 1991196"/>
                            <a:gd name="connsiteY54" fmla="*/ 57150 h 1143000"/>
                            <a:gd name="connsiteX55" fmla="*/ 1247775 w 1991196"/>
                            <a:gd name="connsiteY55" fmla="*/ 66675 h 1143000"/>
                            <a:gd name="connsiteX56" fmla="*/ 1343025 w 1991196"/>
                            <a:gd name="connsiteY56" fmla="*/ 95250 h 1143000"/>
                            <a:gd name="connsiteX57" fmla="*/ 1390650 w 1991196"/>
                            <a:gd name="connsiteY57" fmla="*/ 114300 h 1143000"/>
                            <a:gd name="connsiteX58" fmla="*/ 1438275 w 1991196"/>
                            <a:gd name="connsiteY58" fmla="*/ 123825 h 1143000"/>
                            <a:gd name="connsiteX59" fmla="*/ 1466850 w 1991196"/>
                            <a:gd name="connsiteY59" fmla="*/ 133350 h 1143000"/>
                            <a:gd name="connsiteX60" fmla="*/ 1552575 w 1991196"/>
                            <a:gd name="connsiteY60" fmla="*/ 152400 h 1143000"/>
                            <a:gd name="connsiteX61" fmla="*/ 1590675 w 1991196"/>
                            <a:gd name="connsiteY61" fmla="*/ 171450 h 1143000"/>
                            <a:gd name="connsiteX62" fmla="*/ 1638300 w 1991196"/>
                            <a:gd name="connsiteY62" fmla="*/ 180975 h 1143000"/>
                            <a:gd name="connsiteX63" fmla="*/ 1695450 w 1991196"/>
                            <a:gd name="connsiteY63" fmla="*/ 200025 h 1143000"/>
                            <a:gd name="connsiteX64" fmla="*/ 1781175 w 1991196"/>
                            <a:gd name="connsiteY64" fmla="*/ 228600 h 1143000"/>
                            <a:gd name="connsiteX65" fmla="*/ 1809750 w 1991196"/>
                            <a:gd name="connsiteY65" fmla="*/ 238125 h 1143000"/>
                            <a:gd name="connsiteX66" fmla="*/ 1895475 w 1991196"/>
                            <a:gd name="connsiteY66" fmla="*/ 304800 h 1143000"/>
                            <a:gd name="connsiteX67" fmla="*/ 1924050 w 1991196"/>
                            <a:gd name="connsiteY67" fmla="*/ 361950 h 1143000"/>
                            <a:gd name="connsiteX68" fmla="*/ 1943100 w 1991196"/>
                            <a:gd name="connsiteY68" fmla="*/ 390525 h 1143000"/>
                            <a:gd name="connsiteX69" fmla="*/ 1952625 w 1991196"/>
                            <a:gd name="connsiteY69" fmla="*/ 419100 h 1143000"/>
                            <a:gd name="connsiteX70" fmla="*/ 1971675 w 1991196"/>
                            <a:gd name="connsiteY70" fmla="*/ 504825 h 1143000"/>
                            <a:gd name="connsiteX71" fmla="*/ 1990725 w 1991196"/>
                            <a:gd name="connsiteY71" fmla="*/ 571500 h 1143000"/>
                            <a:gd name="connsiteX72" fmla="*/ 1981200 w 1991196"/>
                            <a:gd name="connsiteY72" fmla="*/ 657225 h 1143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  <a:cxn ang="0">
                              <a:pos x="connsiteX40" y="connsiteY40"/>
                            </a:cxn>
                            <a:cxn ang="0">
                              <a:pos x="connsiteX41" y="connsiteY41"/>
                            </a:cxn>
                            <a:cxn ang="0">
                              <a:pos x="connsiteX42" y="connsiteY42"/>
                            </a:cxn>
                            <a:cxn ang="0">
                              <a:pos x="connsiteX43" y="connsiteY43"/>
                            </a:cxn>
                            <a:cxn ang="0">
                              <a:pos x="connsiteX44" y="connsiteY44"/>
                            </a:cxn>
                            <a:cxn ang="0">
                              <a:pos x="connsiteX45" y="connsiteY45"/>
                            </a:cxn>
                            <a:cxn ang="0">
                              <a:pos x="connsiteX46" y="connsiteY46"/>
                            </a:cxn>
                            <a:cxn ang="0">
                              <a:pos x="connsiteX47" y="connsiteY47"/>
                            </a:cxn>
                            <a:cxn ang="0">
                              <a:pos x="connsiteX48" y="connsiteY48"/>
                            </a:cxn>
                            <a:cxn ang="0">
                              <a:pos x="connsiteX49" y="connsiteY49"/>
                            </a:cxn>
                            <a:cxn ang="0">
                              <a:pos x="connsiteX50" y="connsiteY50"/>
                            </a:cxn>
                            <a:cxn ang="0">
                              <a:pos x="connsiteX51" y="connsiteY51"/>
                            </a:cxn>
                            <a:cxn ang="0">
                              <a:pos x="connsiteX52" y="connsiteY52"/>
                            </a:cxn>
                            <a:cxn ang="0">
                              <a:pos x="connsiteX53" y="connsiteY53"/>
                            </a:cxn>
                            <a:cxn ang="0">
                              <a:pos x="connsiteX54" y="connsiteY54"/>
                            </a:cxn>
                            <a:cxn ang="0">
                              <a:pos x="connsiteX55" y="connsiteY55"/>
                            </a:cxn>
                            <a:cxn ang="0">
                              <a:pos x="connsiteX56" y="connsiteY56"/>
                            </a:cxn>
                            <a:cxn ang="0">
                              <a:pos x="connsiteX57" y="connsiteY57"/>
                            </a:cxn>
                            <a:cxn ang="0">
                              <a:pos x="connsiteX58" y="connsiteY58"/>
                            </a:cxn>
                            <a:cxn ang="0">
                              <a:pos x="connsiteX59" y="connsiteY59"/>
                            </a:cxn>
                            <a:cxn ang="0">
                              <a:pos x="connsiteX60" y="connsiteY60"/>
                            </a:cxn>
                            <a:cxn ang="0">
                              <a:pos x="connsiteX61" y="connsiteY61"/>
                            </a:cxn>
                            <a:cxn ang="0">
                              <a:pos x="connsiteX62" y="connsiteY62"/>
                            </a:cxn>
                            <a:cxn ang="0">
                              <a:pos x="connsiteX63" y="connsiteY63"/>
                            </a:cxn>
                            <a:cxn ang="0">
                              <a:pos x="connsiteX64" y="connsiteY64"/>
                            </a:cxn>
                            <a:cxn ang="0">
                              <a:pos x="connsiteX65" y="connsiteY65"/>
                            </a:cxn>
                            <a:cxn ang="0">
                              <a:pos x="connsiteX66" y="connsiteY66"/>
                            </a:cxn>
                            <a:cxn ang="0">
                              <a:pos x="connsiteX67" y="connsiteY67"/>
                            </a:cxn>
                            <a:cxn ang="0">
                              <a:pos x="connsiteX68" y="connsiteY68"/>
                            </a:cxn>
                            <a:cxn ang="0">
                              <a:pos x="connsiteX69" y="connsiteY69"/>
                            </a:cxn>
                            <a:cxn ang="0">
                              <a:pos x="connsiteX70" y="connsiteY70"/>
                            </a:cxn>
                            <a:cxn ang="0">
                              <a:pos x="connsiteX71" y="connsiteY71"/>
                            </a:cxn>
                            <a:cxn ang="0">
                              <a:pos x="connsiteX72" y="connsiteY72"/>
                            </a:cxn>
                          </a:cxnLst>
                          <a:rect l="l" t="t" r="r" b="b"/>
                          <a:pathLst>
                            <a:path w="1991196" h="1143000">
                              <a:moveTo>
                                <a:pt x="1981200" y="657225"/>
                              </a:moveTo>
                              <a:cubicBezTo>
                                <a:pt x="1974850" y="688975"/>
                                <a:pt x="1976795" y="689491"/>
                                <a:pt x="1952625" y="762000"/>
                              </a:cubicBezTo>
                              <a:cubicBezTo>
                                <a:pt x="1945831" y="782383"/>
                                <a:pt x="1941428" y="803944"/>
                                <a:pt x="1924050" y="819150"/>
                              </a:cubicBezTo>
                              <a:cubicBezTo>
                                <a:pt x="1906820" y="834227"/>
                                <a:pt x="1888620" y="850010"/>
                                <a:pt x="1866900" y="857250"/>
                              </a:cubicBezTo>
                              <a:lnTo>
                                <a:pt x="1809750" y="876300"/>
                              </a:lnTo>
                              <a:cubicBezTo>
                                <a:pt x="1784350" y="873125"/>
                                <a:pt x="1758579" y="872138"/>
                                <a:pt x="1733550" y="866775"/>
                              </a:cubicBezTo>
                              <a:cubicBezTo>
                                <a:pt x="1713915" y="862568"/>
                                <a:pt x="1695450" y="854075"/>
                                <a:pt x="1676400" y="847725"/>
                              </a:cubicBezTo>
                              <a:cubicBezTo>
                                <a:pt x="1607887" y="824887"/>
                                <a:pt x="1693446" y="852595"/>
                                <a:pt x="1609725" y="828675"/>
                              </a:cubicBezTo>
                              <a:cubicBezTo>
                                <a:pt x="1600071" y="825917"/>
                                <a:pt x="1590995" y="821119"/>
                                <a:pt x="1581150" y="819150"/>
                              </a:cubicBezTo>
                              <a:cubicBezTo>
                                <a:pt x="1559135" y="814747"/>
                                <a:pt x="1536620" y="813316"/>
                                <a:pt x="1514475" y="809625"/>
                              </a:cubicBezTo>
                              <a:cubicBezTo>
                                <a:pt x="1498506" y="806963"/>
                                <a:pt x="1482725" y="803275"/>
                                <a:pt x="1466850" y="800100"/>
                              </a:cubicBezTo>
                              <a:lnTo>
                                <a:pt x="1028700" y="809625"/>
                              </a:lnTo>
                              <a:cubicBezTo>
                                <a:pt x="1012523" y="810259"/>
                                <a:pt x="996879" y="815638"/>
                                <a:pt x="981075" y="819150"/>
                              </a:cubicBezTo>
                              <a:cubicBezTo>
                                <a:pt x="961108" y="823587"/>
                                <a:pt x="897697" y="839810"/>
                                <a:pt x="885825" y="847725"/>
                              </a:cubicBezTo>
                              <a:lnTo>
                                <a:pt x="857250" y="866775"/>
                              </a:lnTo>
                              <a:cubicBezTo>
                                <a:pt x="850900" y="876300"/>
                                <a:pt x="847139" y="888199"/>
                                <a:pt x="838200" y="895350"/>
                              </a:cubicBezTo>
                              <a:cubicBezTo>
                                <a:pt x="830360" y="901622"/>
                                <a:pt x="818605" y="900385"/>
                                <a:pt x="809625" y="904875"/>
                              </a:cubicBezTo>
                              <a:cubicBezTo>
                                <a:pt x="799386" y="909995"/>
                                <a:pt x="790575" y="917575"/>
                                <a:pt x="781050" y="923925"/>
                              </a:cubicBezTo>
                              <a:cubicBezTo>
                                <a:pt x="730250" y="1000125"/>
                                <a:pt x="796925" y="908050"/>
                                <a:pt x="733425" y="971550"/>
                              </a:cubicBezTo>
                              <a:cubicBezTo>
                                <a:pt x="725330" y="979645"/>
                                <a:pt x="722470" y="992030"/>
                                <a:pt x="714375" y="1000125"/>
                              </a:cubicBezTo>
                              <a:cubicBezTo>
                                <a:pt x="706280" y="1008220"/>
                                <a:pt x="694356" y="1011570"/>
                                <a:pt x="685800" y="1019175"/>
                              </a:cubicBezTo>
                              <a:cubicBezTo>
                                <a:pt x="608701" y="1087708"/>
                                <a:pt x="658997" y="1066209"/>
                                <a:pt x="600075" y="1085850"/>
                              </a:cubicBezTo>
                              <a:cubicBezTo>
                                <a:pt x="557301" y="1128624"/>
                                <a:pt x="584279" y="1110165"/>
                                <a:pt x="514350" y="1133475"/>
                              </a:cubicBezTo>
                              <a:lnTo>
                                <a:pt x="485775" y="1143000"/>
                              </a:lnTo>
                              <a:cubicBezTo>
                                <a:pt x="298997" y="1126020"/>
                                <a:pt x="434884" y="1146439"/>
                                <a:pt x="352425" y="1123950"/>
                              </a:cubicBezTo>
                              <a:cubicBezTo>
                                <a:pt x="327166" y="1117061"/>
                                <a:pt x="299643" y="1116609"/>
                                <a:pt x="276225" y="1104900"/>
                              </a:cubicBezTo>
                              <a:cubicBezTo>
                                <a:pt x="182433" y="1058004"/>
                                <a:pt x="299955" y="1115447"/>
                                <a:pt x="190500" y="1066800"/>
                              </a:cubicBezTo>
                              <a:cubicBezTo>
                                <a:pt x="70366" y="1013407"/>
                                <a:pt x="245950" y="1085170"/>
                                <a:pt x="104775" y="1028700"/>
                              </a:cubicBezTo>
                              <a:cubicBezTo>
                                <a:pt x="98425" y="1019175"/>
                                <a:pt x="93820" y="1008220"/>
                                <a:pt x="85725" y="1000125"/>
                              </a:cubicBezTo>
                              <a:cubicBezTo>
                                <a:pt x="77630" y="992030"/>
                                <a:pt x="65944" y="988404"/>
                                <a:pt x="57150" y="981075"/>
                              </a:cubicBezTo>
                              <a:cubicBezTo>
                                <a:pt x="46802" y="972451"/>
                                <a:pt x="38100" y="962025"/>
                                <a:pt x="28575" y="952500"/>
                              </a:cubicBezTo>
                              <a:lnTo>
                                <a:pt x="9525" y="895350"/>
                              </a:lnTo>
                              <a:lnTo>
                                <a:pt x="0" y="866775"/>
                              </a:lnTo>
                              <a:cubicBezTo>
                                <a:pt x="3175" y="796925"/>
                                <a:pt x="3949" y="726924"/>
                                <a:pt x="9525" y="657225"/>
                              </a:cubicBezTo>
                              <a:cubicBezTo>
                                <a:pt x="10326" y="647217"/>
                                <a:pt x="16408" y="638336"/>
                                <a:pt x="19050" y="628650"/>
                              </a:cubicBezTo>
                              <a:cubicBezTo>
                                <a:pt x="25939" y="603391"/>
                                <a:pt x="31750" y="577850"/>
                                <a:pt x="38100" y="552450"/>
                              </a:cubicBezTo>
                              <a:cubicBezTo>
                                <a:pt x="44988" y="524900"/>
                                <a:pt x="67220" y="503191"/>
                                <a:pt x="76200" y="476250"/>
                              </a:cubicBezTo>
                              <a:cubicBezTo>
                                <a:pt x="88682" y="438804"/>
                                <a:pt x="98271" y="405547"/>
                                <a:pt x="123825" y="371475"/>
                              </a:cubicBezTo>
                              <a:cubicBezTo>
                                <a:pt x="133350" y="358775"/>
                                <a:pt x="143296" y="346380"/>
                                <a:pt x="152400" y="333375"/>
                              </a:cubicBezTo>
                              <a:cubicBezTo>
                                <a:pt x="165530" y="314618"/>
                                <a:pt x="174311" y="292414"/>
                                <a:pt x="190500" y="276225"/>
                              </a:cubicBezTo>
                              <a:cubicBezTo>
                                <a:pt x="200025" y="266700"/>
                                <a:pt x="208848" y="256416"/>
                                <a:pt x="219075" y="247650"/>
                              </a:cubicBezTo>
                              <a:cubicBezTo>
                                <a:pt x="229297" y="238889"/>
                                <a:pt x="270673" y="208640"/>
                                <a:pt x="285750" y="200025"/>
                              </a:cubicBezTo>
                              <a:cubicBezTo>
                                <a:pt x="298078" y="192980"/>
                                <a:pt x="312296" y="189228"/>
                                <a:pt x="323850" y="180975"/>
                              </a:cubicBezTo>
                              <a:cubicBezTo>
                                <a:pt x="334811" y="173145"/>
                                <a:pt x="342077" y="161024"/>
                                <a:pt x="352425" y="152400"/>
                              </a:cubicBezTo>
                              <a:cubicBezTo>
                                <a:pt x="367499" y="139839"/>
                                <a:pt x="402161" y="120652"/>
                                <a:pt x="419100" y="114300"/>
                              </a:cubicBezTo>
                              <a:cubicBezTo>
                                <a:pt x="431357" y="109703"/>
                                <a:pt x="444500" y="107950"/>
                                <a:pt x="457200" y="104775"/>
                              </a:cubicBezTo>
                              <a:cubicBezTo>
                                <a:pt x="528939" y="56949"/>
                                <a:pt x="437765" y="113104"/>
                                <a:pt x="523875" y="76200"/>
                              </a:cubicBezTo>
                              <a:cubicBezTo>
                                <a:pt x="534397" y="71691"/>
                                <a:pt x="541731" y="61170"/>
                                <a:pt x="552450" y="57150"/>
                              </a:cubicBezTo>
                              <a:cubicBezTo>
                                <a:pt x="567609" y="51466"/>
                                <a:pt x="584271" y="51137"/>
                                <a:pt x="600075" y="47625"/>
                              </a:cubicBezTo>
                              <a:cubicBezTo>
                                <a:pt x="667073" y="32737"/>
                                <a:pt x="611063" y="44486"/>
                                <a:pt x="666750" y="28575"/>
                              </a:cubicBezTo>
                              <a:cubicBezTo>
                                <a:pt x="679337" y="24979"/>
                                <a:pt x="692311" y="22812"/>
                                <a:pt x="704850" y="19050"/>
                              </a:cubicBezTo>
                              <a:cubicBezTo>
                                <a:pt x="724084" y="13280"/>
                                <a:pt x="762000" y="0"/>
                                <a:pt x="762000" y="0"/>
                              </a:cubicBezTo>
                              <a:cubicBezTo>
                                <a:pt x="850900" y="3175"/>
                                <a:pt x="939897" y="4301"/>
                                <a:pt x="1028700" y="9525"/>
                              </a:cubicBezTo>
                              <a:cubicBezTo>
                                <a:pt x="1067148" y="11787"/>
                                <a:pt x="1107568" y="23927"/>
                                <a:pt x="1143000" y="38100"/>
                              </a:cubicBezTo>
                              <a:cubicBezTo>
                                <a:pt x="1158875" y="44450"/>
                                <a:pt x="1174130" y="52651"/>
                                <a:pt x="1190625" y="57150"/>
                              </a:cubicBezTo>
                              <a:cubicBezTo>
                                <a:pt x="1209257" y="62232"/>
                                <a:pt x="1228725" y="63500"/>
                                <a:pt x="1247775" y="66675"/>
                              </a:cubicBezTo>
                              <a:cubicBezTo>
                                <a:pt x="1378436" y="118939"/>
                                <a:pt x="1214243" y="56615"/>
                                <a:pt x="1343025" y="95250"/>
                              </a:cubicBezTo>
                              <a:cubicBezTo>
                                <a:pt x="1359402" y="100163"/>
                                <a:pt x="1374273" y="109387"/>
                                <a:pt x="1390650" y="114300"/>
                              </a:cubicBezTo>
                              <a:cubicBezTo>
                                <a:pt x="1406157" y="118952"/>
                                <a:pt x="1422569" y="119898"/>
                                <a:pt x="1438275" y="123825"/>
                              </a:cubicBezTo>
                              <a:cubicBezTo>
                                <a:pt x="1448015" y="126260"/>
                                <a:pt x="1457110" y="130915"/>
                                <a:pt x="1466850" y="133350"/>
                              </a:cubicBezTo>
                              <a:cubicBezTo>
                                <a:pt x="1484955" y="137876"/>
                                <a:pt x="1533019" y="145067"/>
                                <a:pt x="1552575" y="152400"/>
                              </a:cubicBezTo>
                              <a:cubicBezTo>
                                <a:pt x="1565870" y="157386"/>
                                <a:pt x="1577205" y="166960"/>
                                <a:pt x="1590675" y="171450"/>
                              </a:cubicBezTo>
                              <a:cubicBezTo>
                                <a:pt x="1606034" y="176570"/>
                                <a:pt x="1622681" y="176715"/>
                                <a:pt x="1638300" y="180975"/>
                              </a:cubicBezTo>
                              <a:cubicBezTo>
                                <a:pt x="1657673" y="186259"/>
                                <a:pt x="1676400" y="193675"/>
                                <a:pt x="1695450" y="200025"/>
                              </a:cubicBezTo>
                              <a:lnTo>
                                <a:pt x="1781175" y="228600"/>
                              </a:lnTo>
                              <a:cubicBezTo>
                                <a:pt x="1790700" y="231775"/>
                                <a:pt x="1801396" y="232556"/>
                                <a:pt x="1809750" y="238125"/>
                              </a:cubicBezTo>
                              <a:cubicBezTo>
                                <a:pt x="1849576" y="264676"/>
                                <a:pt x="1867497" y="271227"/>
                                <a:pt x="1895475" y="304800"/>
                              </a:cubicBezTo>
                              <a:cubicBezTo>
                                <a:pt x="1929597" y="345746"/>
                                <a:pt x="1902571" y="318992"/>
                                <a:pt x="1924050" y="361950"/>
                              </a:cubicBezTo>
                              <a:cubicBezTo>
                                <a:pt x="1929170" y="372189"/>
                                <a:pt x="1937980" y="380286"/>
                                <a:pt x="1943100" y="390525"/>
                              </a:cubicBezTo>
                              <a:cubicBezTo>
                                <a:pt x="1947590" y="399505"/>
                                <a:pt x="1949867" y="409446"/>
                                <a:pt x="1952625" y="419100"/>
                              </a:cubicBezTo>
                              <a:cubicBezTo>
                                <a:pt x="1972181" y="487546"/>
                                <a:pt x="1952033" y="426259"/>
                                <a:pt x="1971675" y="504825"/>
                              </a:cubicBezTo>
                              <a:cubicBezTo>
                                <a:pt x="1977875" y="529624"/>
                                <a:pt x="1988498" y="544775"/>
                                <a:pt x="1990725" y="571500"/>
                              </a:cubicBezTo>
                              <a:cubicBezTo>
                                <a:pt x="1992834" y="596812"/>
                                <a:pt x="1987550" y="625475"/>
                                <a:pt x="1981200" y="657225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5A3E99" id="Figura a mano libera 1" o:spid="_x0000_s1026" style="position:absolute;margin-left:61.05pt;margin-top:22.2pt;width:156.8pt;height:90pt;z-index:25165721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1196,1143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" path="m1981200,657225v-6350,31750,-4405,32266,-28575,104775c1945831,782383,1941428,803944,1924050,819150v-17230,15077,-35430,30860,-57150,38100l1809750,876300v-25400,-3175,-51171,-4162,-76200,-9525c1713915,862568,1695450,854075,1676400,847725v-68513,-22838,17046,4870,-66675,-19050c1600071,825917,1590995,821119,1581150,819150v-22015,-4403,-44530,-5834,-66675,-9525c1498506,806963,1482725,803275,1466850,800100r-438150,9525c1012523,810259,996879,815638,981075,819150v-19967,4437,-83378,20660,-95250,28575l857250,866775v-6350,9525,-10111,21424,-19050,28575c830360,901622,818605,900385,809625,904875v-10239,5120,-19050,12700,-28575,19050c730250,1000125,796925,908050,733425,971550v-8095,8095,-10955,20480,-19050,28575c706280,1008220,694356,1011570,685800,1019175v-77099,68533,-26803,47034,-85725,66675c557301,1128624,584279,1110165,514350,1133475r-28575,9525c298997,1126020,434884,1146439,352425,1123950v-25259,-6889,-52782,-7341,-76200,-19050c182433,1058004,299955,1115447,190500,1066800v-120134,-53393,55450,18370,-85725,-38100c98425,1019175,93820,1008220,85725,1000125,77630,992030,65944,988404,57150,981075,46802,972451,38100,962025,28575,952500l9525,895350,,866775c3175,796925,3949,726924,9525,657225v801,-10008,6883,-18889,9525,-28575c25939,603391,31750,577850,38100,552450v6888,-27550,29120,-49259,38100,-76200c88682,438804,98271,405547,123825,371475v9525,-12700,19471,-25095,28575,-38100c165530,314618,174311,292414,190500,276225v9525,-9525,18348,-19809,28575,-28575c229297,238889,270673,208640,285750,200025v12328,-7045,26546,-10797,38100,-19050c334811,173145,342077,161024,352425,152400v15074,-12561,49736,-31748,66675,-38100c431357,109703,444500,107950,457200,104775v71739,-47826,-19435,8329,66675,-28575c534397,71691,541731,61170,552450,57150v15159,-5684,31821,-6013,47625,-9525c667073,32737,611063,44486,666750,28575v12587,-3596,25561,-5763,38100,-9525c724084,13280,762000,,762000,v88900,3175,177897,4301,266700,9525c1067148,11787,1107568,23927,1143000,38100v15875,6350,31130,14551,47625,19050c1209257,62232,1228725,63500,1247775,66675v130661,52264,-33532,-10060,95250,28575c1359402,100163,1374273,109387,1390650,114300v15507,4652,31919,5598,47625,9525c1448015,126260,1457110,130915,1466850,133350v18105,4526,66169,11717,85725,19050c1565870,157386,1577205,166960,1590675,171450v15359,5120,32006,5265,47625,9525c1657673,186259,1676400,193675,1695450,200025r85725,28575c1790700,231775,1801396,232556,1809750,238125v39826,26551,57747,33102,85725,66675c1929597,345746,1902571,318992,1924050,361950v5120,10239,13930,18336,19050,28575c1947590,399505,1949867,409446,1952625,419100v19556,68446,-592,7159,19050,85725c1977875,529624,1988498,544775,1990725,571500v2109,25312,-3175,53975,-9525,85725xe" fillcolor="window" strokecolor="window" strokeweight="1pt">
                <v:stroke joinstyle="miter"/>
                <v:path arrowok="t" o:connecttype="custom" o:connectlocs="1981200,657225;1952625,762000;1924050,819150;1866900,857250;1809750,876300;1733550,866775;1676400,847725;1609725,828675;1581150,819150;1514475,809625;1466850,800100;1028700,809625;981075,819150;885825,847725;857250,866775;838200,895350;809625,904875;781050,923925;733425,971550;714375,1000125;685800,1019175;600075,1085850;514350,1133475;485775,1143000;352425,1123950;276225,1104900;190500,1066800;104775,1028700;85725,1000125;57150,981075;28575,952500;9525,895350;0,866775;9525,657225;19050,628650;38100,552450;76200,476250;123825,371475;152400,333375;190500,276225;219075,247650;285750,200025;323850,180975;352425,152400;419100,114300;457200,104775;523875,76200;552450,57150;600075,47625;666750,28575;704850,19050;762000,0;1028700,9525;1143000,38100;1190625,57150;1247775,66675;1343025,95250;1390650,114300;1438275,123825;1466850,133350;1552575,152400;1590675,171450;1638300,180975;1695450,200025;1781175,228600;1809750,238125;1895475,304800;1924050,361950;1943100,390525;1952625,419100;1971675,504825;1990725,571500;1981200,657225" o:connectangles="0,0,0,0,0,0,0,0,0,0,0,0,0,0,0,0,0,0,0,0,0,0,0,0,0,0,0,0,0,0,0,0,0,0,0,0,0,0,0,0,0,0,0,0,0,0,0,0,0,0,0,0,0,0,0,0,0,0,0,0,0,0,0,0,0,0,0,0,0,0,0,0,0"/>
              </v:shape>
            </w:pict>
          </mc:Fallback>
        </mc:AlternateContent>
      </w:r>
      <w:r w:rsidR="003A0210">
        <w:rPr>
          <w:noProof/>
        </w:rPr>
        <w:drawing>
          <wp:inline distT="0" distB="0" distL="0" distR="0" wp14:anchorId="3918D1EE" wp14:editId="083A6FBB">
            <wp:extent cx="6362700" cy="3143250"/>
            <wp:effectExtent l="57150" t="57150" r="57150" b="57150"/>
            <wp:docPr id="3" name="Immagine 3" descr="Risultati immagin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isultati immagini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8103"/>
                    <a:stretch/>
                  </pic:blipFill>
                  <pic:spPr bwMode="auto">
                    <a:xfrm>
                      <a:off x="0" y="0"/>
                      <a:ext cx="6364953" cy="3144363"/>
                    </a:xfrm>
                    <a:prstGeom prst="rect">
                      <a:avLst/>
                    </a:prstGeom>
                    <a:noFill/>
                    <a:ln w="57150"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2138" w:rsidRDefault="00EC2138" w:rsidP="00434397">
      <w:pPr>
        <w:jc w:val="both"/>
        <w:rPr>
          <w:rFonts w:ascii="Arial" w:hAnsi="Arial" w:cs="Arial"/>
        </w:rPr>
      </w:pPr>
    </w:p>
    <w:p w:rsidR="00381FDB" w:rsidRPr="003A0210" w:rsidRDefault="00381FDB" w:rsidP="003A0210">
      <w:pPr>
        <w:jc w:val="both"/>
        <w:rPr>
          <w:rFonts w:ascii="Arial" w:hAnsi="Arial" w:cs="Arial"/>
        </w:rPr>
      </w:pPr>
      <w:bookmarkStart w:id="0" w:name="_GoBack"/>
      <w:bookmarkEnd w:id="0"/>
    </w:p>
    <w:p w:rsidR="00EC2138" w:rsidRPr="00381FDB" w:rsidRDefault="00EC2138" w:rsidP="00EC2138">
      <w:pPr>
        <w:jc w:val="right"/>
        <w:rPr>
          <w:rFonts w:ascii="Arial" w:hAnsi="Arial" w:cs="Arial"/>
          <w:b/>
          <w:sz w:val="28"/>
          <w:szCs w:val="28"/>
        </w:rPr>
      </w:pPr>
      <w:r w:rsidRPr="00381FDB">
        <w:rPr>
          <w:rFonts w:ascii="Arial" w:hAnsi="Arial" w:cs="Arial"/>
          <w:b/>
          <w:sz w:val="28"/>
          <w:szCs w:val="28"/>
        </w:rPr>
        <w:t>mc</w:t>
      </w:r>
    </w:p>
    <w:sectPr w:rsidR="00EC2138" w:rsidRPr="00381FDB" w:rsidSect="00326E0C">
      <w:footerReference w:type="default" r:id="rId10"/>
      <w:headerReference w:type="first" r:id="rId11"/>
      <w:footerReference w:type="first" r:id="rId12"/>
      <w:type w:val="nextColumn"/>
      <w:pgSz w:w="11907" w:h="16840" w:code="9"/>
      <w:pgMar w:top="1560" w:right="567" w:bottom="1134" w:left="567" w:header="284" w:footer="0" w:gutter="567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54506" w:rsidRDefault="00C54506" w:rsidP="00CD1748">
      <w:r>
        <w:separator/>
      </w:r>
    </w:p>
  </w:endnote>
  <w:endnote w:type="continuationSeparator" w:id="0">
    <w:p w:rsidR="00C54506" w:rsidRDefault="00C54506" w:rsidP="00CD17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418336541"/>
      <w:docPartObj>
        <w:docPartGallery w:val="Page Numbers (Bottom of Page)"/>
        <w:docPartUnique/>
      </w:docPartObj>
    </w:sdtPr>
    <w:sdtEndPr/>
    <w:sdtContent>
      <w:p w:rsidR="00CD1748" w:rsidRDefault="00F75B52">
        <w:pPr>
          <w:pStyle w:val="Pidipagina"/>
          <w:jc w:val="right"/>
        </w:pPr>
        <w:r>
          <w:fldChar w:fldCharType="begin"/>
        </w:r>
        <w:r w:rsidR="00CD1748">
          <w:instrText>PAGE   \* MERGEFORMAT</w:instrText>
        </w:r>
        <w:r>
          <w:fldChar w:fldCharType="separate"/>
        </w:r>
        <w:r w:rsidR="005E4A88">
          <w:rPr>
            <w:noProof/>
          </w:rPr>
          <w:t>2</w:t>
        </w:r>
        <w:r>
          <w:fldChar w:fldCharType="end"/>
        </w:r>
      </w:p>
    </w:sdtContent>
  </w:sdt>
  <w:p w:rsidR="00CD1748" w:rsidRDefault="00CD1748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87143370"/>
      <w:docPartObj>
        <w:docPartGallery w:val="Page Numbers (Bottom of Page)"/>
        <w:docPartUnique/>
      </w:docPartObj>
    </w:sdtPr>
    <w:sdtEndPr/>
    <w:sdtContent>
      <w:p w:rsidR="00006223" w:rsidRDefault="00C54506">
        <w:pPr>
          <w:pStyle w:val="Pidipagina"/>
          <w:jc w:val="right"/>
        </w:pPr>
      </w:p>
    </w:sdtContent>
  </w:sdt>
  <w:p w:rsidR="0067013E" w:rsidRDefault="0067013E" w:rsidP="00B20914">
    <w:pPr>
      <w:pStyle w:val="Pidipagina"/>
      <w:ind w:right="14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54506" w:rsidRDefault="00C54506" w:rsidP="00CD1748">
      <w:r>
        <w:separator/>
      </w:r>
    </w:p>
  </w:footnote>
  <w:footnote w:type="continuationSeparator" w:id="0">
    <w:p w:rsidR="00C54506" w:rsidRDefault="00C54506" w:rsidP="00CD17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013E" w:rsidRDefault="0067013E" w:rsidP="00AE0538">
    <w:pPr>
      <w:pStyle w:val="Intestazion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9.35pt;height:9.35pt" o:bullet="t">
        <v:imagedata r:id="rId1" o:title="msoD4BD"/>
      </v:shape>
    </w:pict>
  </w:numPicBullet>
  <w:abstractNum w:abstractNumId="0" w15:restartNumberingAfterBreak="0">
    <w:nsid w:val="18E96A0D"/>
    <w:multiLevelType w:val="hybridMultilevel"/>
    <w:tmpl w:val="A01E4B6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553000"/>
    <w:multiLevelType w:val="hybridMultilevel"/>
    <w:tmpl w:val="4F78072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F7A7E5F"/>
    <w:multiLevelType w:val="hybridMultilevel"/>
    <w:tmpl w:val="A6C6A8A6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3FB0068D"/>
    <w:multiLevelType w:val="hybridMultilevel"/>
    <w:tmpl w:val="92C644C8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DF734A8"/>
    <w:multiLevelType w:val="hybridMultilevel"/>
    <w:tmpl w:val="B4D6E3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2303FDA"/>
    <w:multiLevelType w:val="hybridMultilevel"/>
    <w:tmpl w:val="7AA0ED48"/>
    <w:lvl w:ilvl="0" w:tplc="04100007">
      <w:start w:val="1"/>
      <w:numFmt w:val="bullet"/>
      <w:lvlText w:val=""/>
      <w:lvlPicBulletId w:val="0"/>
      <w:lvlJc w:val="left"/>
      <w:pPr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5FE17A6A"/>
    <w:multiLevelType w:val="hybridMultilevel"/>
    <w:tmpl w:val="29CE11CA"/>
    <w:lvl w:ilvl="0" w:tplc="0410000F">
      <w:start w:val="1"/>
      <w:numFmt w:val="decimal"/>
      <w:lvlText w:val="%1."/>
      <w:lvlJc w:val="left"/>
      <w:pPr>
        <w:ind w:left="849" w:hanging="360"/>
      </w:pPr>
    </w:lvl>
    <w:lvl w:ilvl="1" w:tplc="04100019" w:tentative="1">
      <w:start w:val="1"/>
      <w:numFmt w:val="lowerLetter"/>
      <w:lvlText w:val="%2."/>
      <w:lvlJc w:val="left"/>
      <w:pPr>
        <w:ind w:left="1569" w:hanging="360"/>
      </w:pPr>
    </w:lvl>
    <w:lvl w:ilvl="2" w:tplc="0410001B" w:tentative="1">
      <w:start w:val="1"/>
      <w:numFmt w:val="lowerRoman"/>
      <w:lvlText w:val="%3."/>
      <w:lvlJc w:val="right"/>
      <w:pPr>
        <w:ind w:left="2289" w:hanging="180"/>
      </w:pPr>
    </w:lvl>
    <w:lvl w:ilvl="3" w:tplc="0410000F" w:tentative="1">
      <w:start w:val="1"/>
      <w:numFmt w:val="decimal"/>
      <w:lvlText w:val="%4."/>
      <w:lvlJc w:val="left"/>
      <w:pPr>
        <w:ind w:left="3009" w:hanging="360"/>
      </w:pPr>
    </w:lvl>
    <w:lvl w:ilvl="4" w:tplc="04100019" w:tentative="1">
      <w:start w:val="1"/>
      <w:numFmt w:val="lowerLetter"/>
      <w:lvlText w:val="%5."/>
      <w:lvlJc w:val="left"/>
      <w:pPr>
        <w:ind w:left="3729" w:hanging="360"/>
      </w:pPr>
    </w:lvl>
    <w:lvl w:ilvl="5" w:tplc="0410001B" w:tentative="1">
      <w:start w:val="1"/>
      <w:numFmt w:val="lowerRoman"/>
      <w:lvlText w:val="%6."/>
      <w:lvlJc w:val="right"/>
      <w:pPr>
        <w:ind w:left="4449" w:hanging="180"/>
      </w:pPr>
    </w:lvl>
    <w:lvl w:ilvl="6" w:tplc="0410000F" w:tentative="1">
      <w:start w:val="1"/>
      <w:numFmt w:val="decimal"/>
      <w:lvlText w:val="%7."/>
      <w:lvlJc w:val="left"/>
      <w:pPr>
        <w:ind w:left="5169" w:hanging="360"/>
      </w:pPr>
    </w:lvl>
    <w:lvl w:ilvl="7" w:tplc="04100019" w:tentative="1">
      <w:start w:val="1"/>
      <w:numFmt w:val="lowerLetter"/>
      <w:lvlText w:val="%8."/>
      <w:lvlJc w:val="left"/>
      <w:pPr>
        <w:ind w:left="5889" w:hanging="360"/>
      </w:pPr>
    </w:lvl>
    <w:lvl w:ilvl="8" w:tplc="0410001B" w:tentative="1">
      <w:start w:val="1"/>
      <w:numFmt w:val="lowerRoman"/>
      <w:lvlText w:val="%9."/>
      <w:lvlJc w:val="right"/>
      <w:pPr>
        <w:ind w:left="6609" w:hanging="180"/>
      </w:pPr>
    </w:lvl>
  </w:abstractNum>
  <w:abstractNum w:abstractNumId="7" w15:restartNumberingAfterBreak="0">
    <w:nsid w:val="6AAC1B95"/>
    <w:multiLevelType w:val="hybridMultilevel"/>
    <w:tmpl w:val="C248BA3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043C80"/>
    <w:multiLevelType w:val="hybridMultilevel"/>
    <w:tmpl w:val="79FC4656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71BC0B56"/>
    <w:multiLevelType w:val="hybridMultilevel"/>
    <w:tmpl w:val="1CFAFF88"/>
    <w:lvl w:ilvl="0" w:tplc="0410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0" w15:restartNumberingAfterBreak="0">
    <w:nsid w:val="78430787"/>
    <w:multiLevelType w:val="hybridMultilevel"/>
    <w:tmpl w:val="108875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2"/>
  </w:num>
  <w:num w:numId="4">
    <w:abstractNumId w:val="8"/>
  </w:num>
  <w:num w:numId="5">
    <w:abstractNumId w:val="9"/>
  </w:num>
  <w:num w:numId="6">
    <w:abstractNumId w:val="3"/>
  </w:num>
  <w:num w:numId="7">
    <w:abstractNumId w:val="0"/>
  </w:num>
  <w:num w:numId="8">
    <w:abstractNumId w:val="5"/>
  </w:num>
  <w:num w:numId="9">
    <w:abstractNumId w:val="1"/>
  </w:num>
  <w:num w:numId="10">
    <w:abstractNumId w:val="10"/>
  </w:num>
  <w:num w:numId="11">
    <w:abstractNumId w:val="6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0BE"/>
    <w:rsid w:val="00006223"/>
    <w:rsid w:val="00007A76"/>
    <w:rsid w:val="00035A87"/>
    <w:rsid w:val="00037591"/>
    <w:rsid w:val="00037639"/>
    <w:rsid w:val="0004003B"/>
    <w:rsid w:val="0004497C"/>
    <w:rsid w:val="00045E57"/>
    <w:rsid w:val="00046546"/>
    <w:rsid w:val="00047137"/>
    <w:rsid w:val="000647F1"/>
    <w:rsid w:val="00070740"/>
    <w:rsid w:val="00070E69"/>
    <w:rsid w:val="000875C9"/>
    <w:rsid w:val="000D523C"/>
    <w:rsid w:val="000D7E78"/>
    <w:rsid w:val="000E0CF1"/>
    <w:rsid w:val="00101B55"/>
    <w:rsid w:val="001022BC"/>
    <w:rsid w:val="001055A1"/>
    <w:rsid w:val="00107EF2"/>
    <w:rsid w:val="0013642B"/>
    <w:rsid w:val="00141B5E"/>
    <w:rsid w:val="00142959"/>
    <w:rsid w:val="00143E1F"/>
    <w:rsid w:val="001676EF"/>
    <w:rsid w:val="0017228D"/>
    <w:rsid w:val="001726B9"/>
    <w:rsid w:val="001874D1"/>
    <w:rsid w:val="001B4108"/>
    <w:rsid w:val="001C042B"/>
    <w:rsid w:val="001C157C"/>
    <w:rsid w:val="001D0D35"/>
    <w:rsid w:val="001E7FBB"/>
    <w:rsid w:val="001F0E44"/>
    <w:rsid w:val="001F7DE6"/>
    <w:rsid w:val="0020278F"/>
    <w:rsid w:val="002240BE"/>
    <w:rsid w:val="00230AD0"/>
    <w:rsid w:val="00245C07"/>
    <w:rsid w:val="00247B81"/>
    <w:rsid w:val="00247C77"/>
    <w:rsid w:val="002515C2"/>
    <w:rsid w:val="00257890"/>
    <w:rsid w:val="0029780C"/>
    <w:rsid w:val="002A74DD"/>
    <w:rsid w:val="002A7D50"/>
    <w:rsid w:val="002B53F9"/>
    <w:rsid w:val="002B572C"/>
    <w:rsid w:val="002B7379"/>
    <w:rsid w:val="002C10CA"/>
    <w:rsid w:val="002D1550"/>
    <w:rsid w:val="002D3779"/>
    <w:rsid w:val="002E2157"/>
    <w:rsid w:val="002E643A"/>
    <w:rsid w:val="002E7C68"/>
    <w:rsid w:val="002F4B43"/>
    <w:rsid w:val="0032028F"/>
    <w:rsid w:val="00326E0C"/>
    <w:rsid w:val="00327DFA"/>
    <w:rsid w:val="003304DD"/>
    <w:rsid w:val="0033333C"/>
    <w:rsid w:val="00334255"/>
    <w:rsid w:val="00337C81"/>
    <w:rsid w:val="00342637"/>
    <w:rsid w:val="00343D5C"/>
    <w:rsid w:val="003577A6"/>
    <w:rsid w:val="00364B65"/>
    <w:rsid w:val="00374521"/>
    <w:rsid w:val="00381FDB"/>
    <w:rsid w:val="003922BA"/>
    <w:rsid w:val="00393FA2"/>
    <w:rsid w:val="003A0210"/>
    <w:rsid w:val="003A098A"/>
    <w:rsid w:val="003A5142"/>
    <w:rsid w:val="003A687C"/>
    <w:rsid w:val="003C15B0"/>
    <w:rsid w:val="003C6409"/>
    <w:rsid w:val="003C7B99"/>
    <w:rsid w:val="003D05BF"/>
    <w:rsid w:val="003D2040"/>
    <w:rsid w:val="003E2440"/>
    <w:rsid w:val="003E2D09"/>
    <w:rsid w:val="003E6451"/>
    <w:rsid w:val="003F5A0F"/>
    <w:rsid w:val="003F5EE1"/>
    <w:rsid w:val="00402D02"/>
    <w:rsid w:val="00404C57"/>
    <w:rsid w:val="004259A0"/>
    <w:rsid w:val="00431DA1"/>
    <w:rsid w:val="00434064"/>
    <w:rsid w:val="00434397"/>
    <w:rsid w:val="004425ED"/>
    <w:rsid w:val="00484B42"/>
    <w:rsid w:val="004916A1"/>
    <w:rsid w:val="004B3E2C"/>
    <w:rsid w:val="004F362D"/>
    <w:rsid w:val="004F73D0"/>
    <w:rsid w:val="0052657E"/>
    <w:rsid w:val="0053335D"/>
    <w:rsid w:val="00571F6B"/>
    <w:rsid w:val="00583CEA"/>
    <w:rsid w:val="00587934"/>
    <w:rsid w:val="005A0470"/>
    <w:rsid w:val="005A334A"/>
    <w:rsid w:val="005B156F"/>
    <w:rsid w:val="005D4FC7"/>
    <w:rsid w:val="005D6CBC"/>
    <w:rsid w:val="005E22BF"/>
    <w:rsid w:val="005E4A88"/>
    <w:rsid w:val="0060673D"/>
    <w:rsid w:val="00613D44"/>
    <w:rsid w:val="00630416"/>
    <w:rsid w:val="006445B7"/>
    <w:rsid w:val="006505CD"/>
    <w:rsid w:val="00664EEE"/>
    <w:rsid w:val="0067013E"/>
    <w:rsid w:val="006829E2"/>
    <w:rsid w:val="00687B9A"/>
    <w:rsid w:val="006A625A"/>
    <w:rsid w:val="006B44E2"/>
    <w:rsid w:val="006E2E46"/>
    <w:rsid w:val="006E7D39"/>
    <w:rsid w:val="00703521"/>
    <w:rsid w:val="00767F3E"/>
    <w:rsid w:val="007803E4"/>
    <w:rsid w:val="0079748B"/>
    <w:rsid w:val="007A13F6"/>
    <w:rsid w:val="007B4E8A"/>
    <w:rsid w:val="007E2ABA"/>
    <w:rsid w:val="007F0871"/>
    <w:rsid w:val="008072A6"/>
    <w:rsid w:val="00820928"/>
    <w:rsid w:val="00824C9B"/>
    <w:rsid w:val="0082587A"/>
    <w:rsid w:val="00871B3E"/>
    <w:rsid w:val="00883D12"/>
    <w:rsid w:val="008945C4"/>
    <w:rsid w:val="008A2900"/>
    <w:rsid w:val="008A62CA"/>
    <w:rsid w:val="008A79CE"/>
    <w:rsid w:val="008B1014"/>
    <w:rsid w:val="008B38D1"/>
    <w:rsid w:val="008B3C8F"/>
    <w:rsid w:val="008B508C"/>
    <w:rsid w:val="008D2334"/>
    <w:rsid w:val="008E0F2D"/>
    <w:rsid w:val="008E2E55"/>
    <w:rsid w:val="008F0431"/>
    <w:rsid w:val="00905B43"/>
    <w:rsid w:val="00922B30"/>
    <w:rsid w:val="009278E7"/>
    <w:rsid w:val="0093288D"/>
    <w:rsid w:val="009453D6"/>
    <w:rsid w:val="0095465E"/>
    <w:rsid w:val="00956DF9"/>
    <w:rsid w:val="00957A16"/>
    <w:rsid w:val="00963C25"/>
    <w:rsid w:val="00973D54"/>
    <w:rsid w:val="00990C86"/>
    <w:rsid w:val="00992E8A"/>
    <w:rsid w:val="00994DAC"/>
    <w:rsid w:val="009B1242"/>
    <w:rsid w:val="009B37C6"/>
    <w:rsid w:val="009C4AFC"/>
    <w:rsid w:val="009C500A"/>
    <w:rsid w:val="009D231D"/>
    <w:rsid w:val="009D6859"/>
    <w:rsid w:val="00A22366"/>
    <w:rsid w:val="00A31B5C"/>
    <w:rsid w:val="00A376E1"/>
    <w:rsid w:val="00A54FF5"/>
    <w:rsid w:val="00A57A9A"/>
    <w:rsid w:val="00A6288A"/>
    <w:rsid w:val="00A6530D"/>
    <w:rsid w:val="00A742F2"/>
    <w:rsid w:val="00A75EE9"/>
    <w:rsid w:val="00A9186D"/>
    <w:rsid w:val="00A93BEE"/>
    <w:rsid w:val="00A9427B"/>
    <w:rsid w:val="00AA47C8"/>
    <w:rsid w:val="00AA73A8"/>
    <w:rsid w:val="00AC1D90"/>
    <w:rsid w:val="00AC5675"/>
    <w:rsid w:val="00AD32F3"/>
    <w:rsid w:val="00AE0538"/>
    <w:rsid w:val="00AE412B"/>
    <w:rsid w:val="00AE5108"/>
    <w:rsid w:val="00AF0F53"/>
    <w:rsid w:val="00AF4C79"/>
    <w:rsid w:val="00AF6ACF"/>
    <w:rsid w:val="00B02577"/>
    <w:rsid w:val="00B20914"/>
    <w:rsid w:val="00B33293"/>
    <w:rsid w:val="00B34D4E"/>
    <w:rsid w:val="00B4410E"/>
    <w:rsid w:val="00B60CD5"/>
    <w:rsid w:val="00B73A62"/>
    <w:rsid w:val="00B82AE5"/>
    <w:rsid w:val="00B9245C"/>
    <w:rsid w:val="00BC34EE"/>
    <w:rsid w:val="00BD225F"/>
    <w:rsid w:val="00BD3D7A"/>
    <w:rsid w:val="00BD56AA"/>
    <w:rsid w:val="00BE20FE"/>
    <w:rsid w:val="00BE43D6"/>
    <w:rsid w:val="00BE49E5"/>
    <w:rsid w:val="00BF1CE5"/>
    <w:rsid w:val="00C2016E"/>
    <w:rsid w:val="00C3558D"/>
    <w:rsid w:val="00C362D9"/>
    <w:rsid w:val="00C46A5A"/>
    <w:rsid w:val="00C54506"/>
    <w:rsid w:val="00C73A5F"/>
    <w:rsid w:val="00C73D0A"/>
    <w:rsid w:val="00C94D68"/>
    <w:rsid w:val="00C978C3"/>
    <w:rsid w:val="00CA1265"/>
    <w:rsid w:val="00CA33F1"/>
    <w:rsid w:val="00CA403E"/>
    <w:rsid w:val="00CA4956"/>
    <w:rsid w:val="00CB14FE"/>
    <w:rsid w:val="00CB4B62"/>
    <w:rsid w:val="00CC2C0B"/>
    <w:rsid w:val="00CD1748"/>
    <w:rsid w:val="00CE3A0C"/>
    <w:rsid w:val="00CF016C"/>
    <w:rsid w:val="00CF2C1D"/>
    <w:rsid w:val="00CF367F"/>
    <w:rsid w:val="00CF3A60"/>
    <w:rsid w:val="00CF5E6B"/>
    <w:rsid w:val="00D02541"/>
    <w:rsid w:val="00D07866"/>
    <w:rsid w:val="00D13D24"/>
    <w:rsid w:val="00D21528"/>
    <w:rsid w:val="00D23966"/>
    <w:rsid w:val="00D27F81"/>
    <w:rsid w:val="00D50009"/>
    <w:rsid w:val="00D77B84"/>
    <w:rsid w:val="00D941A7"/>
    <w:rsid w:val="00DA7C04"/>
    <w:rsid w:val="00DB0A71"/>
    <w:rsid w:val="00DB526C"/>
    <w:rsid w:val="00DB5527"/>
    <w:rsid w:val="00DC17C5"/>
    <w:rsid w:val="00DE0B44"/>
    <w:rsid w:val="00DF607B"/>
    <w:rsid w:val="00E000A7"/>
    <w:rsid w:val="00E03A63"/>
    <w:rsid w:val="00E10C05"/>
    <w:rsid w:val="00E13200"/>
    <w:rsid w:val="00E3011A"/>
    <w:rsid w:val="00E4017F"/>
    <w:rsid w:val="00E54E20"/>
    <w:rsid w:val="00E64C5D"/>
    <w:rsid w:val="00E71BAD"/>
    <w:rsid w:val="00E819D0"/>
    <w:rsid w:val="00E87073"/>
    <w:rsid w:val="00E94D9D"/>
    <w:rsid w:val="00E974F6"/>
    <w:rsid w:val="00EA2441"/>
    <w:rsid w:val="00EA4890"/>
    <w:rsid w:val="00EB12A5"/>
    <w:rsid w:val="00EC09E3"/>
    <w:rsid w:val="00EC2138"/>
    <w:rsid w:val="00ED05CF"/>
    <w:rsid w:val="00EE5741"/>
    <w:rsid w:val="00EF510A"/>
    <w:rsid w:val="00F30ACC"/>
    <w:rsid w:val="00F32B72"/>
    <w:rsid w:val="00F476F2"/>
    <w:rsid w:val="00F51947"/>
    <w:rsid w:val="00F5728B"/>
    <w:rsid w:val="00F612B4"/>
    <w:rsid w:val="00F75B52"/>
    <w:rsid w:val="00F97499"/>
    <w:rsid w:val="00FA0469"/>
    <w:rsid w:val="00FA0A2C"/>
    <w:rsid w:val="00FA421F"/>
    <w:rsid w:val="00FA6E79"/>
    <w:rsid w:val="00FB1B98"/>
    <w:rsid w:val="00FD3395"/>
    <w:rsid w:val="00FD7EC3"/>
    <w:rsid w:val="00FE3C41"/>
    <w:rsid w:val="00FE63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C939ACE"/>
  <w15:docId w15:val="{65677F54-65E3-49BB-814B-842A299AF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EA2441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143E1F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Testonormale">
    <w:name w:val="Plain Text"/>
    <w:basedOn w:val="Normale"/>
    <w:link w:val="TestonormaleCarattere"/>
    <w:uiPriority w:val="99"/>
    <w:semiHidden/>
    <w:unhideWhenUsed/>
    <w:rsid w:val="00E94D9D"/>
    <w:rPr>
      <w:rFonts w:ascii="Arial" w:eastAsiaTheme="minorHAnsi" w:hAnsi="Arial" w:cstheme="minorBidi"/>
      <w:kern w:val="24"/>
      <w:szCs w:val="21"/>
      <w:lang w:eastAsia="en-US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semiHidden/>
    <w:rsid w:val="00E94D9D"/>
    <w:rPr>
      <w:rFonts w:ascii="Arial" w:hAnsi="Arial"/>
      <w:kern w:val="24"/>
      <w:sz w:val="24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578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66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133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121289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631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15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1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2709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90734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6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94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45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2778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36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77116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383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579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6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8074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61239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660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235947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76337195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59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10311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7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7587746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5624910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1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94210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66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051465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9315751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281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25310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8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008379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cobot\Documents\MODELLO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MODELLO</Template>
  <TotalTime>52</TotalTime>
  <Pages>1</Pages>
  <Words>8</Words>
  <Characters>48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Domenico Caramia</cp:lastModifiedBy>
  <cp:revision>7</cp:revision>
  <cp:lastPrinted>2016-12-29T06:55:00Z</cp:lastPrinted>
  <dcterms:created xsi:type="dcterms:W3CDTF">2018-01-11T14:15:00Z</dcterms:created>
  <dcterms:modified xsi:type="dcterms:W3CDTF">2018-01-11T16:55:00Z</dcterms:modified>
</cp:coreProperties>
</file>